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3265D" w14:textId="77777777" w:rsidR="00C44B8B" w:rsidRPr="0097058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0580" w:rsidRPr="00970580" w14:paraId="06B3266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E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58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F" w14:textId="62900E75" w:rsidR="00C44B8B" w:rsidRPr="00970580" w:rsidRDefault="00557F05" w:rsidP="00E52A9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7F05">
              <w:rPr>
                <w:b/>
                <w:sz w:val="26"/>
                <w:szCs w:val="26"/>
              </w:rPr>
              <w:t>202А_294</w:t>
            </w:r>
          </w:p>
        </w:tc>
      </w:tr>
      <w:tr w:rsidR="00970580" w:rsidRPr="00970580" w14:paraId="06B326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1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0580">
              <w:rPr>
                <w:b/>
                <w:sz w:val="26"/>
                <w:szCs w:val="26"/>
              </w:rPr>
              <w:t xml:space="preserve">Номер материала </w:t>
            </w:r>
            <w:r w:rsidRPr="0097058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2" w14:textId="75BC6367" w:rsidR="00C44B8B" w:rsidRPr="00970580" w:rsidRDefault="002A164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A1644">
              <w:rPr>
                <w:b/>
                <w:sz w:val="26"/>
                <w:szCs w:val="26"/>
              </w:rPr>
              <w:t>2274790</w:t>
            </w:r>
          </w:p>
        </w:tc>
      </w:tr>
    </w:tbl>
    <w:p w14:paraId="36E60DE2" w14:textId="77777777" w:rsidR="00540086" w:rsidRPr="00540086" w:rsidRDefault="00540086" w:rsidP="00540086">
      <w:pPr>
        <w:spacing w:line="276" w:lineRule="auto"/>
        <w:ind w:right="-1"/>
        <w:jc w:val="left"/>
        <w:rPr>
          <w:sz w:val="26"/>
          <w:szCs w:val="26"/>
        </w:rPr>
      </w:pPr>
      <w:r w:rsidRPr="00540086">
        <w:rPr>
          <w:sz w:val="26"/>
          <w:szCs w:val="26"/>
        </w:rPr>
        <w:t>____________________________________</w:t>
      </w:r>
    </w:p>
    <w:p w14:paraId="32AF66FA" w14:textId="77777777" w:rsidR="00540086" w:rsidRPr="00540086" w:rsidRDefault="00540086" w:rsidP="00540086">
      <w:pPr>
        <w:spacing w:line="276" w:lineRule="auto"/>
        <w:ind w:right="-1"/>
        <w:jc w:val="right"/>
        <w:rPr>
          <w:sz w:val="26"/>
          <w:szCs w:val="26"/>
        </w:rPr>
      </w:pPr>
      <w:r w:rsidRPr="00540086">
        <w:rPr>
          <w:sz w:val="26"/>
          <w:szCs w:val="26"/>
        </w:rPr>
        <w:t xml:space="preserve">_____________________________________ </w:t>
      </w:r>
    </w:p>
    <w:p w14:paraId="0E0E506D" w14:textId="77777777" w:rsidR="00540086" w:rsidRPr="00540086" w:rsidRDefault="00540086" w:rsidP="00540086">
      <w:pPr>
        <w:spacing w:line="276" w:lineRule="auto"/>
        <w:ind w:right="-1"/>
        <w:jc w:val="right"/>
        <w:rPr>
          <w:sz w:val="26"/>
          <w:szCs w:val="26"/>
        </w:rPr>
      </w:pPr>
      <w:r w:rsidRPr="00540086">
        <w:rPr>
          <w:sz w:val="26"/>
          <w:szCs w:val="26"/>
        </w:rPr>
        <w:t>_____________________________________</w:t>
      </w:r>
    </w:p>
    <w:p w14:paraId="563023A3" w14:textId="77777777" w:rsidR="00540086" w:rsidRPr="00540086" w:rsidRDefault="00540086" w:rsidP="0054008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40086">
        <w:rPr>
          <w:sz w:val="26"/>
          <w:szCs w:val="26"/>
        </w:rPr>
        <w:tab/>
        <w:t xml:space="preserve">_______________________ /_____________ </w:t>
      </w:r>
    </w:p>
    <w:p w14:paraId="0FD40D58" w14:textId="77777777" w:rsidR="00540086" w:rsidRPr="00540086" w:rsidRDefault="00540086" w:rsidP="00540086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540086">
        <w:rPr>
          <w:b/>
          <w:sz w:val="26"/>
          <w:szCs w:val="26"/>
        </w:rPr>
        <w:t>“_______” ___________________ 20_____ г.</w:t>
      </w:r>
    </w:p>
    <w:p w14:paraId="06B32669" w14:textId="77777777" w:rsidR="00C44B8B" w:rsidRPr="00970580" w:rsidRDefault="00C44B8B" w:rsidP="00C44B8B">
      <w:bookmarkStart w:id="0" w:name="_GoBack"/>
      <w:bookmarkEnd w:id="0"/>
    </w:p>
    <w:p w14:paraId="06B3266A" w14:textId="77777777" w:rsidR="00C44B8B" w:rsidRPr="00970580" w:rsidRDefault="00C44B8B" w:rsidP="00C44B8B"/>
    <w:p w14:paraId="06B3266B" w14:textId="77777777" w:rsidR="00C44B8B" w:rsidRPr="00970580" w:rsidRDefault="00C44B8B" w:rsidP="00C44B8B"/>
    <w:p w14:paraId="06B3266C" w14:textId="77777777" w:rsidR="00C44B8B" w:rsidRPr="00970580" w:rsidRDefault="00C44B8B" w:rsidP="00C44B8B">
      <w:pPr>
        <w:pStyle w:val="2"/>
        <w:numPr>
          <w:ilvl w:val="0"/>
          <w:numId w:val="0"/>
        </w:numPr>
        <w:spacing w:after="120"/>
      </w:pPr>
      <w:r w:rsidRPr="00970580">
        <w:t>ТЕХНИЧЕСКОЕ ЗАДАНИЕ</w:t>
      </w:r>
    </w:p>
    <w:p w14:paraId="06B3266D" w14:textId="2C537DC4" w:rsidR="00A65683" w:rsidRPr="00970580" w:rsidRDefault="004F6968" w:rsidP="00773399">
      <w:pPr>
        <w:ind w:firstLine="0"/>
        <w:jc w:val="center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 xml:space="preserve">на </w:t>
      </w:r>
      <w:r w:rsidR="00612811" w:rsidRPr="00970580">
        <w:rPr>
          <w:b/>
          <w:sz w:val="26"/>
          <w:szCs w:val="26"/>
        </w:rPr>
        <w:t xml:space="preserve">поставку </w:t>
      </w:r>
    </w:p>
    <w:p w14:paraId="06B3266E" w14:textId="4159AE96" w:rsidR="00612811" w:rsidRPr="00E52A9C" w:rsidRDefault="00557F0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г</w:t>
      </w:r>
      <w:r w:rsidR="00557704" w:rsidRPr="00970580">
        <w:rPr>
          <w:b/>
          <w:sz w:val="26"/>
          <w:szCs w:val="26"/>
        </w:rPr>
        <w:t>асител</w:t>
      </w:r>
      <w:r>
        <w:rPr>
          <w:b/>
          <w:sz w:val="26"/>
          <w:szCs w:val="26"/>
        </w:rPr>
        <w:t>ей</w:t>
      </w:r>
      <w:r w:rsidR="00557704" w:rsidRPr="00970580">
        <w:rPr>
          <w:b/>
          <w:sz w:val="26"/>
          <w:szCs w:val="26"/>
        </w:rPr>
        <w:t xml:space="preserve"> вибрации ГВ</w:t>
      </w:r>
      <w:r w:rsidR="004A2188" w:rsidRPr="00970580">
        <w:rPr>
          <w:b/>
          <w:sz w:val="26"/>
          <w:szCs w:val="26"/>
        </w:rPr>
        <w:t>-4</w:t>
      </w:r>
      <w:r w:rsidR="002A1644">
        <w:rPr>
          <w:b/>
          <w:sz w:val="26"/>
          <w:szCs w:val="26"/>
        </w:rPr>
        <w:t>5</w:t>
      </w:r>
      <w:r w:rsidR="00E52A9C">
        <w:rPr>
          <w:b/>
          <w:sz w:val="26"/>
          <w:szCs w:val="26"/>
        </w:rPr>
        <w:t>3</w:t>
      </w:r>
      <w:r w:rsidR="004A2188" w:rsidRPr="00970580">
        <w:rPr>
          <w:b/>
          <w:sz w:val="26"/>
          <w:szCs w:val="26"/>
        </w:rPr>
        <w:t>3-02</w:t>
      </w:r>
      <w:r>
        <w:rPr>
          <w:b/>
          <w:sz w:val="26"/>
          <w:szCs w:val="26"/>
        </w:rPr>
        <w:t>М</w:t>
      </w:r>
      <w:r w:rsidR="00E52A9C">
        <w:rPr>
          <w:b/>
          <w:sz w:val="26"/>
          <w:szCs w:val="26"/>
        </w:rPr>
        <w:t xml:space="preserve"> (или эквивалент)</w:t>
      </w:r>
      <w:r w:rsidR="00E52A9C" w:rsidRPr="0081000A">
        <w:rPr>
          <w:b/>
          <w:sz w:val="26"/>
          <w:szCs w:val="26"/>
        </w:rPr>
        <w:t>.</w:t>
      </w:r>
      <w:r w:rsidR="00232E4A" w:rsidRPr="00970580">
        <w:rPr>
          <w:b/>
          <w:sz w:val="26"/>
          <w:szCs w:val="26"/>
        </w:rPr>
        <w:t xml:space="preserve"> </w:t>
      </w:r>
      <w:r w:rsidR="009C0389" w:rsidRPr="00970580">
        <w:rPr>
          <w:b/>
          <w:sz w:val="26"/>
          <w:szCs w:val="26"/>
        </w:rPr>
        <w:t xml:space="preserve"> Лот №</w:t>
      </w:r>
      <w:r w:rsidR="00AA670B" w:rsidRPr="00970580">
        <w:rPr>
          <w:b/>
          <w:sz w:val="26"/>
          <w:szCs w:val="26"/>
        </w:rPr>
        <w:t xml:space="preserve"> 202</w:t>
      </w:r>
      <w:r w:rsidR="00AA670B" w:rsidRPr="00970580">
        <w:rPr>
          <w:b/>
          <w:sz w:val="26"/>
          <w:szCs w:val="26"/>
          <w:lang w:val="en-US"/>
        </w:rPr>
        <w:t>A</w:t>
      </w:r>
      <w:r w:rsidR="00E52A9C" w:rsidRPr="00E52A9C">
        <w:t xml:space="preserve"> </w:t>
      </w:r>
    </w:p>
    <w:p w14:paraId="06B3266F" w14:textId="77777777" w:rsidR="00020DD3" w:rsidRPr="0097058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6B32670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970580">
        <w:rPr>
          <w:bCs/>
          <w:sz w:val="24"/>
          <w:szCs w:val="24"/>
        </w:rPr>
        <w:t xml:space="preserve">Технические требования к </w:t>
      </w:r>
      <w:r w:rsidR="000D4FD2" w:rsidRPr="00970580">
        <w:rPr>
          <w:bCs/>
          <w:sz w:val="24"/>
          <w:szCs w:val="24"/>
        </w:rPr>
        <w:t>продукции</w:t>
      </w:r>
      <w:r w:rsidRPr="00970580">
        <w:rPr>
          <w:bCs/>
          <w:sz w:val="24"/>
          <w:szCs w:val="24"/>
        </w:rPr>
        <w:t>.</w:t>
      </w:r>
    </w:p>
    <w:p w14:paraId="32EDFA6D" w14:textId="77777777" w:rsidR="00557F05" w:rsidRPr="00557F05" w:rsidRDefault="00557F05" w:rsidP="00557F05">
      <w:pPr>
        <w:tabs>
          <w:tab w:val="left" w:pos="1134"/>
        </w:tabs>
        <w:ind w:firstLine="0"/>
        <w:rPr>
          <w:sz w:val="24"/>
          <w:szCs w:val="24"/>
        </w:rPr>
      </w:pPr>
      <w:r w:rsidRPr="00557F05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06B32672" w14:textId="77777777" w:rsidR="00CD0E85" w:rsidRPr="00970580" w:rsidRDefault="00CD0E85" w:rsidP="00C83BED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06B32673" w14:textId="77777777" w:rsidR="004A2188" w:rsidRPr="00970580" w:rsidRDefault="00CD0E85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 w:rsidRPr="00970580">
        <w:rPr>
          <w:noProof/>
          <w:sz w:val="26"/>
          <w:szCs w:val="26"/>
        </w:rPr>
        <w:drawing>
          <wp:inline distT="0" distB="0" distL="0" distR="0" wp14:anchorId="06B326BF" wp14:editId="06B326C0">
            <wp:extent cx="5430513" cy="1400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801" cy="1403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32674" w14:textId="77777777" w:rsidR="005B242E" w:rsidRPr="00970580" w:rsidRDefault="005B242E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</w:p>
    <w:p w14:paraId="06B32675" w14:textId="77777777" w:rsidR="00557704" w:rsidRPr="00970580" w:rsidRDefault="00557704" w:rsidP="0055770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9842" w:type="dxa"/>
        <w:jc w:val="center"/>
        <w:tblBorders>
          <w:top w:val="single" w:sz="6" w:space="0" w:color="DAD8D2"/>
          <w:left w:val="single" w:sz="6" w:space="0" w:color="DAD8D2"/>
          <w:bottom w:val="single" w:sz="6" w:space="0" w:color="DAD8D2"/>
          <w:right w:val="single" w:sz="6" w:space="0" w:color="DAD8D2"/>
          <w:insideH w:val="single" w:sz="6" w:space="0" w:color="DAD8D2"/>
          <w:insideV w:val="single" w:sz="6" w:space="0" w:color="DAD8D2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7"/>
        <w:gridCol w:w="1803"/>
        <w:gridCol w:w="2191"/>
        <w:gridCol w:w="1992"/>
        <w:gridCol w:w="1819"/>
      </w:tblGrid>
      <w:tr w:rsidR="00970580" w:rsidRPr="00970580" w14:paraId="06B3267E" w14:textId="77777777" w:rsidTr="005B242E">
        <w:trPr>
          <w:jc w:val="center"/>
        </w:trPr>
        <w:tc>
          <w:tcPr>
            <w:tcW w:w="2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76" w14:textId="77777777" w:rsidR="005B242E" w:rsidRPr="00970580" w:rsidRDefault="005B242E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 xml:space="preserve">Номинальная масса груза </w:t>
            </w:r>
            <w:r w:rsidRPr="00970580">
              <w:rPr>
                <w:sz w:val="24"/>
                <w:szCs w:val="24"/>
                <w:lang w:val="en-US"/>
              </w:rPr>
              <w:t>m</w:t>
            </w:r>
            <w:r w:rsidRPr="00970580">
              <w:rPr>
                <w:sz w:val="24"/>
                <w:szCs w:val="24"/>
              </w:rPr>
              <w:t>, кг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77" w14:textId="77777777" w:rsidR="005B242E" w:rsidRPr="00970580" w:rsidRDefault="005B242E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Длина гасителя</w:t>
            </w:r>
          </w:p>
          <w:p w14:paraId="06B32678" w14:textId="77777777"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 L, мм</w:t>
            </w:r>
          </w:p>
        </w:tc>
        <w:tc>
          <w:tcPr>
            <w:tcW w:w="2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79" w14:textId="77777777"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Диаметр демферного троса</w:t>
            </w:r>
          </w:p>
          <w:p w14:paraId="06B3267A" w14:textId="77777777"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dт , мм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7B" w14:textId="77777777" w:rsidR="005B242E" w:rsidRPr="00970580" w:rsidRDefault="005B242E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Посадочный диаметр плашки</w:t>
            </w:r>
          </w:p>
          <w:p w14:paraId="06B3267C" w14:textId="77777777" w:rsidR="005B242E" w:rsidRPr="00970580" w:rsidRDefault="005B242E" w:rsidP="00BF6C1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Dпл, мм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7D" w14:textId="359C03A4" w:rsidR="005B242E" w:rsidRPr="00970580" w:rsidRDefault="002A1644" w:rsidP="005B242E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кг</w:t>
            </w:r>
          </w:p>
        </w:tc>
      </w:tr>
      <w:tr w:rsidR="00970580" w:rsidRPr="00970580" w14:paraId="06B32684" w14:textId="77777777" w:rsidTr="005B242E">
        <w:trPr>
          <w:jc w:val="center"/>
        </w:trPr>
        <w:tc>
          <w:tcPr>
            <w:tcW w:w="2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7F" w14:textId="77777777" w:rsidR="005B242E" w:rsidRPr="00970580" w:rsidRDefault="005B242E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1,6</w:t>
            </w:r>
          </w:p>
        </w:tc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80" w14:textId="5AD9E99B" w:rsidR="005B242E" w:rsidRPr="00970580" w:rsidRDefault="005B242E" w:rsidP="008C6DF8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4</w:t>
            </w:r>
            <w:r w:rsidR="008C6DF8">
              <w:rPr>
                <w:sz w:val="24"/>
                <w:szCs w:val="24"/>
              </w:rPr>
              <w:t>50</w:t>
            </w:r>
          </w:p>
        </w:tc>
        <w:tc>
          <w:tcPr>
            <w:tcW w:w="2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81" w14:textId="37E16C21" w:rsidR="005B242E" w:rsidRPr="00970580" w:rsidRDefault="00E52A9C" w:rsidP="0095316B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B242E" w:rsidRPr="00970580">
              <w:rPr>
                <w:sz w:val="24"/>
                <w:szCs w:val="24"/>
              </w:rPr>
              <w:t>,0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82" w14:textId="77777777" w:rsidR="005B242E" w:rsidRPr="00970580" w:rsidRDefault="005B242E" w:rsidP="0095316B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 w:rsidRPr="00970580">
              <w:rPr>
                <w:sz w:val="24"/>
                <w:szCs w:val="24"/>
              </w:rPr>
              <w:t>15,2-22,5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B32683" w14:textId="40E6D12C" w:rsidR="005B242E" w:rsidRPr="00970580" w:rsidRDefault="008C6DF8" w:rsidP="00A56273">
            <w:pPr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</w:tbl>
    <w:p w14:paraId="06B32686" w14:textId="77777777" w:rsidR="005B242E" w:rsidRPr="00970580" w:rsidRDefault="005B242E" w:rsidP="00BF6C1E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06B32687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Общие требования.</w:t>
      </w:r>
      <w:r w:rsidR="00E00392" w:rsidRPr="00970580">
        <w:rPr>
          <w:b/>
          <w:bCs/>
          <w:sz w:val="26"/>
          <w:szCs w:val="26"/>
        </w:rPr>
        <w:t xml:space="preserve"> </w:t>
      </w:r>
    </w:p>
    <w:p w14:paraId="06B32688" w14:textId="77777777" w:rsidR="00F64720" w:rsidRPr="0097058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2.1.</w:t>
      </w:r>
      <w:r w:rsidR="00612811" w:rsidRPr="00970580">
        <w:rPr>
          <w:sz w:val="24"/>
          <w:szCs w:val="24"/>
        </w:rPr>
        <w:t xml:space="preserve"> </w:t>
      </w:r>
      <w:r w:rsidR="00F64720" w:rsidRPr="0097058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6B32689" w14:textId="77777777" w:rsidR="00F64720" w:rsidRPr="00970580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- продукция должна быть новой, ранее не использованной;</w:t>
      </w:r>
    </w:p>
    <w:p w14:paraId="06B3268A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B3268B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B3268C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запасные части, впервые поставляемые за</w:t>
      </w:r>
      <w:r w:rsidR="00DF75AD" w:rsidRPr="00970580">
        <w:rPr>
          <w:sz w:val="24"/>
          <w:szCs w:val="24"/>
        </w:rPr>
        <w:t>водом - изготовителем для нужд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970580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B3268D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запасные части, не использова</w:t>
      </w:r>
      <w:r w:rsidR="00DF75AD" w:rsidRPr="00970580">
        <w:rPr>
          <w:sz w:val="24"/>
          <w:szCs w:val="24"/>
        </w:rPr>
        <w:t>вшиеся ранее на энергообъектах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6B3268E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пройти обязательную аттес</w:t>
      </w:r>
      <w:r w:rsidR="00DF75AD" w:rsidRPr="00970580">
        <w:rPr>
          <w:sz w:val="24"/>
          <w:szCs w:val="24"/>
        </w:rPr>
        <w:t>тацию в аккредитованном Центре П</w:t>
      </w:r>
      <w:r w:rsidRPr="00970580">
        <w:rPr>
          <w:sz w:val="24"/>
          <w:szCs w:val="24"/>
        </w:rPr>
        <w:t>АО «Россети»;</w:t>
      </w:r>
    </w:p>
    <w:p w14:paraId="06B3268F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соответствовать тр</w:t>
      </w:r>
      <w:r w:rsidR="00DF75AD" w:rsidRPr="00970580">
        <w:rPr>
          <w:sz w:val="24"/>
          <w:szCs w:val="24"/>
        </w:rPr>
        <w:t>ебованиям технической политики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</w:t>
      </w:r>
      <w:r w:rsidRPr="00970580">
        <w:rPr>
          <w:sz w:val="24"/>
          <w:szCs w:val="24"/>
        </w:rPr>
        <w:t>»;</w:t>
      </w:r>
    </w:p>
    <w:p w14:paraId="06B32690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6B32691" w14:textId="77777777" w:rsidR="00FB7AEF" w:rsidRPr="0097058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7058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970580">
        <w:rPr>
          <w:sz w:val="24"/>
          <w:szCs w:val="24"/>
        </w:rPr>
        <w:t>.</w:t>
      </w:r>
      <w:r w:rsidR="00F66FC0" w:rsidRPr="00970580">
        <w:rPr>
          <w:sz w:val="24"/>
          <w:szCs w:val="24"/>
        </w:rPr>
        <w:t xml:space="preserve"> </w:t>
      </w:r>
    </w:p>
    <w:p w14:paraId="0EBB251A" w14:textId="77777777" w:rsidR="00557F05" w:rsidRPr="004224E6" w:rsidRDefault="00557F05" w:rsidP="00557F05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06B32693" w14:textId="77777777" w:rsidR="008641F6" w:rsidRPr="0097058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ab/>
        <w:t xml:space="preserve">2.3. </w:t>
      </w:r>
      <w:r w:rsidR="001C72DB" w:rsidRPr="0097058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70580">
        <w:rPr>
          <w:sz w:val="24"/>
          <w:szCs w:val="24"/>
        </w:rPr>
        <w:t>установок» (ПУЭ) (7-е издание) и</w:t>
      </w:r>
      <w:r w:rsidR="001C72DB" w:rsidRPr="00970580">
        <w:rPr>
          <w:sz w:val="24"/>
          <w:szCs w:val="24"/>
        </w:rPr>
        <w:t xml:space="preserve"> требованиям</w:t>
      </w:r>
      <w:r w:rsidR="00817119" w:rsidRPr="00970580">
        <w:rPr>
          <w:sz w:val="24"/>
          <w:szCs w:val="24"/>
        </w:rPr>
        <w:t>:</w:t>
      </w:r>
      <w:r w:rsidR="001C72DB" w:rsidRPr="00970580">
        <w:rPr>
          <w:sz w:val="24"/>
          <w:szCs w:val="24"/>
        </w:rPr>
        <w:t xml:space="preserve"> </w:t>
      </w:r>
    </w:p>
    <w:p w14:paraId="06B32694" w14:textId="77777777" w:rsidR="00BA7C57" w:rsidRPr="00970580" w:rsidRDefault="00BA7C57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ТУ 3449-081-27560230-06;</w:t>
      </w:r>
    </w:p>
    <w:p w14:paraId="06B32695" w14:textId="77777777" w:rsidR="00F612AC" w:rsidRPr="0097058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70580">
        <w:rPr>
          <w:sz w:val="24"/>
          <w:szCs w:val="24"/>
        </w:rPr>
        <w:t>.</w:t>
      </w:r>
    </w:p>
    <w:p w14:paraId="06B32696" w14:textId="77777777" w:rsidR="00D70211" w:rsidRPr="00970580" w:rsidRDefault="00D70211" w:rsidP="00D702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2.4. Упаковка, транспортирование, условия и сроки хранения.</w:t>
      </w:r>
    </w:p>
    <w:p w14:paraId="06B32697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06B32698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06B32699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6B3269A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6B3269B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B3269C" w14:textId="77777777" w:rsidR="00D70211" w:rsidRPr="00970580" w:rsidRDefault="00D70211" w:rsidP="00D702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6B3269D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6B3269E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6B3269F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B326A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Гарантийные обязательства.</w:t>
      </w:r>
    </w:p>
    <w:p w14:paraId="06B326A1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Гарантия на поставляемую продукцию должна рас</w:t>
      </w:r>
      <w:r w:rsidR="00970580">
        <w:rPr>
          <w:sz w:val="24"/>
          <w:szCs w:val="24"/>
        </w:rPr>
        <w:t>пространяться не менее чем на 60</w:t>
      </w:r>
      <w:r w:rsidRPr="0097058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70580">
        <w:rPr>
          <w:szCs w:val="24"/>
        </w:rPr>
        <w:t>л</w:t>
      </w:r>
      <w:r w:rsidRPr="00970580">
        <w:rPr>
          <w:sz w:val="24"/>
          <w:szCs w:val="24"/>
        </w:rPr>
        <w:t>инейн</w:t>
      </w:r>
      <w:r w:rsidRPr="00970580">
        <w:rPr>
          <w:szCs w:val="24"/>
        </w:rPr>
        <w:t xml:space="preserve">ой </w:t>
      </w:r>
      <w:r w:rsidRPr="0097058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B326A2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326A3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B326A4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6B326A5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326A6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B326A7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6B326A8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паспорт по нормативной документации, утвержденной в установленном порядке;</w:t>
      </w:r>
    </w:p>
    <w:p w14:paraId="06B326A9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B326AA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6B326AB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B326AC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6B326AD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6B326AE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B326AF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B326B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Правила приемки продукции.</w:t>
      </w:r>
    </w:p>
    <w:p w14:paraId="06B326B1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44280">
        <w:rPr>
          <w:szCs w:val="24"/>
        </w:rPr>
        <w:t>Россети Центр</w:t>
      </w:r>
      <w:r w:rsidRPr="00970580">
        <w:rPr>
          <w:szCs w:val="24"/>
        </w:rPr>
        <w:t>» и ответственными представителями Поставщика при получении их на склад.</w:t>
      </w:r>
    </w:p>
    <w:p w14:paraId="06B326B2" w14:textId="77777777" w:rsidR="00D70211" w:rsidRPr="00970580" w:rsidRDefault="00D70211" w:rsidP="00D70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06B326B3" w14:textId="77777777" w:rsidR="00D70211" w:rsidRPr="00970580" w:rsidRDefault="00D70211" w:rsidP="00D70211">
      <w:pPr>
        <w:rPr>
          <w:sz w:val="26"/>
          <w:szCs w:val="26"/>
        </w:rPr>
      </w:pPr>
    </w:p>
    <w:p w14:paraId="06B326B4" w14:textId="77777777" w:rsidR="00D70211" w:rsidRPr="00970580" w:rsidRDefault="00D70211" w:rsidP="00D70211">
      <w:pPr>
        <w:rPr>
          <w:sz w:val="26"/>
          <w:szCs w:val="26"/>
        </w:rPr>
      </w:pPr>
    </w:p>
    <w:p w14:paraId="06B326B5" w14:textId="77777777" w:rsidR="00D70211" w:rsidRPr="00970580" w:rsidRDefault="00D70211" w:rsidP="00D70211">
      <w:pPr>
        <w:ind w:firstLine="0"/>
        <w:rPr>
          <w:sz w:val="26"/>
          <w:szCs w:val="26"/>
        </w:rPr>
      </w:pPr>
      <w:r w:rsidRPr="0097058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6B326B6" w14:textId="77777777" w:rsidR="00D70211" w:rsidRPr="00970580" w:rsidRDefault="00D70211" w:rsidP="00D70211">
      <w:pPr>
        <w:ind w:firstLine="0"/>
        <w:rPr>
          <w:sz w:val="22"/>
          <w:szCs w:val="22"/>
        </w:rPr>
      </w:pPr>
      <w:r w:rsidRPr="0097058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6B326B7" w14:textId="77777777" w:rsidR="008F73A3" w:rsidRPr="00970580" w:rsidRDefault="008F73A3" w:rsidP="008F73A3">
      <w:pPr>
        <w:ind w:firstLine="0"/>
        <w:rPr>
          <w:sz w:val="22"/>
          <w:szCs w:val="22"/>
        </w:rPr>
      </w:pPr>
    </w:p>
    <w:p w14:paraId="06B326B8" w14:textId="77777777" w:rsidR="00CD0E85" w:rsidRPr="00970580" w:rsidRDefault="00CD0E85" w:rsidP="008F73A3">
      <w:pPr>
        <w:ind w:firstLine="0"/>
        <w:rPr>
          <w:sz w:val="26"/>
          <w:szCs w:val="26"/>
        </w:rPr>
      </w:pPr>
    </w:p>
    <w:p w14:paraId="06B326B9" w14:textId="77777777" w:rsidR="00CD0E85" w:rsidRPr="00970580" w:rsidRDefault="00CD0E85" w:rsidP="00CD0E85">
      <w:pPr>
        <w:rPr>
          <w:sz w:val="26"/>
          <w:szCs w:val="26"/>
        </w:rPr>
      </w:pPr>
    </w:p>
    <w:p w14:paraId="06B326BA" w14:textId="77777777" w:rsidR="00CD0E85" w:rsidRPr="00970580" w:rsidRDefault="00CD0E85" w:rsidP="00CD0E85">
      <w:pPr>
        <w:rPr>
          <w:sz w:val="26"/>
          <w:szCs w:val="26"/>
        </w:rPr>
      </w:pPr>
    </w:p>
    <w:p w14:paraId="06B326BB" w14:textId="77777777" w:rsidR="00CD0E85" w:rsidRPr="00970580" w:rsidRDefault="00CD0E85" w:rsidP="00CD0E85">
      <w:pPr>
        <w:rPr>
          <w:sz w:val="26"/>
          <w:szCs w:val="26"/>
        </w:rPr>
      </w:pPr>
    </w:p>
    <w:p w14:paraId="06B326BC" w14:textId="77777777" w:rsidR="00CD0E85" w:rsidRPr="00970580" w:rsidRDefault="00CD0E85" w:rsidP="00CD0E85">
      <w:pPr>
        <w:rPr>
          <w:sz w:val="26"/>
          <w:szCs w:val="26"/>
        </w:rPr>
      </w:pPr>
    </w:p>
    <w:p w14:paraId="06B326BD" w14:textId="77777777" w:rsidR="00CD0E85" w:rsidRPr="00970580" w:rsidRDefault="00CD0E85" w:rsidP="00CD0E85">
      <w:pPr>
        <w:rPr>
          <w:sz w:val="26"/>
          <w:szCs w:val="26"/>
        </w:rPr>
      </w:pPr>
    </w:p>
    <w:p w14:paraId="06B326BE" w14:textId="77777777" w:rsidR="008A5CA5" w:rsidRPr="00970580" w:rsidRDefault="00CD0E85" w:rsidP="00CD0E85">
      <w:pPr>
        <w:tabs>
          <w:tab w:val="left" w:pos="2760"/>
        </w:tabs>
        <w:rPr>
          <w:sz w:val="26"/>
          <w:szCs w:val="26"/>
        </w:rPr>
      </w:pPr>
      <w:r w:rsidRPr="00970580">
        <w:rPr>
          <w:sz w:val="26"/>
          <w:szCs w:val="26"/>
        </w:rPr>
        <w:tab/>
      </w:r>
    </w:p>
    <w:sectPr w:rsidR="008A5CA5" w:rsidRPr="0097058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B326C3" w14:textId="77777777" w:rsidR="0014367D" w:rsidRDefault="0014367D">
      <w:r>
        <w:separator/>
      </w:r>
    </w:p>
  </w:endnote>
  <w:endnote w:type="continuationSeparator" w:id="0">
    <w:p w14:paraId="06B326C4" w14:textId="77777777" w:rsidR="0014367D" w:rsidRDefault="0014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326C1" w14:textId="77777777" w:rsidR="0014367D" w:rsidRDefault="0014367D">
      <w:r>
        <w:separator/>
      </w:r>
    </w:p>
  </w:footnote>
  <w:footnote w:type="continuationSeparator" w:id="0">
    <w:p w14:paraId="06B326C2" w14:textId="77777777" w:rsidR="0014367D" w:rsidRDefault="0014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26C5" w14:textId="77777777" w:rsidR="00AD7048" w:rsidRDefault="00FE2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B326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4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67D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644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0C3"/>
    <w:rsid w:val="002B5EB4"/>
    <w:rsid w:val="002C08A7"/>
    <w:rsid w:val="002C133A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88"/>
    <w:rsid w:val="004A2665"/>
    <w:rsid w:val="004A353B"/>
    <w:rsid w:val="004A359B"/>
    <w:rsid w:val="004A3D52"/>
    <w:rsid w:val="004A668C"/>
    <w:rsid w:val="004A7ACD"/>
    <w:rsid w:val="004B45B7"/>
    <w:rsid w:val="004B514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086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F0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704"/>
    <w:rsid w:val="00557871"/>
    <w:rsid w:val="00557B63"/>
    <w:rsid w:val="00557F0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42E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13F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01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3D2D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D4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B3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6DF8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46B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580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181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273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280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57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5BE"/>
    <w:rsid w:val="00BF3190"/>
    <w:rsid w:val="00BF31D0"/>
    <w:rsid w:val="00BF3E3E"/>
    <w:rsid w:val="00BF4767"/>
    <w:rsid w:val="00BF612E"/>
    <w:rsid w:val="00BF6C1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567"/>
    <w:rsid w:val="00C77848"/>
    <w:rsid w:val="00C77DD8"/>
    <w:rsid w:val="00C80805"/>
    <w:rsid w:val="00C81641"/>
    <w:rsid w:val="00C81DA1"/>
    <w:rsid w:val="00C83BE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E8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D4F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211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5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9C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3BC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80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3265D"/>
  <w15:docId w15:val="{F7B0DB74-36FC-45C9-8110-D0E7742B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33328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56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6868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0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5065F-1056-4C39-8053-F25F9A45F3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B6C89-9CE3-4AFA-BF32-380D0005D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05245B-9583-4C47-BC94-20543B638874}">
  <ds:schemaRefs>
    <ds:schemaRef ds:uri="aeb3e8e0-784a-4348-b8a9-74d788c4fa59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50EF48-597D-4723-AB09-21737513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905</Words>
  <Characters>6863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Цыганов Глеб Александрович</cp:lastModifiedBy>
  <cp:revision>3</cp:revision>
  <cp:lastPrinted>2010-09-30T14:29:00Z</cp:lastPrinted>
  <dcterms:created xsi:type="dcterms:W3CDTF">2022-12-30T09:20:00Z</dcterms:created>
  <dcterms:modified xsi:type="dcterms:W3CDTF">2022-12-30T10:53:00Z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